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00535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00535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00535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00535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00535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00535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00535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22237A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005358">
        <w:rPr>
          <w:b w:val="0"/>
        </w:rPr>
        <w:t xml:space="preserve"> 8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005358" w:rsidP="00232C8F">
            <w:r>
              <w:t>Специалист по охране труда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005358" w:rsidP="00232C8F">
            <w:r>
              <w:t>26541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005358" w:rsidRPr="00005358">
        <w:rPr>
          <w:rStyle w:val="aa"/>
        </w:rPr>
        <w:t xml:space="preserve"> Служащие,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005358" w:rsidRPr="00005358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005358" w:rsidRPr="00005358">
        <w:rPr>
          <w:u w:val="single"/>
        </w:rPr>
        <w:t xml:space="preserve">   КВАЛИФИКАЦИОННЫЕ ХАРАКТЕРИСТИКИ ДОЛЖНОСТЕЙ РУКОВОДИТЕЛЕЙ И СПЕЦИАЛИСТОВ, ОСУЩЕСТВЛЯЮЩИХ РАБОТЫ В ОБЛАСТИ ОХРАНЫ ТРУДА, утверждены приказом Министерства здравоохранения и социального развития Российской Федерации от 17 мая 2012 г. N 559н (в ред. Приказа Минтруда России от 20 февраля 2014 г. N 103н)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005358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005358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005358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005358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005358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005358" w:rsidP="0098630F">
            <w:pPr>
              <w:jc w:val="center"/>
            </w:pPr>
            <w:r>
              <w:t>206-267-849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22237A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22237A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005358" w:rsidRPr="00005358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005358" w:rsidRPr="00005358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22237A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B6F5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B6F5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B6F5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B6F5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B6F5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B6F5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B6F5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B6F5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7B6F57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B6F5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B6F5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B6F5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B6F57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7B6F57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B6F5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B6F5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B6F5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7B6F5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7B6F57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B07C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B07C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B07C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B07C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B07C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B07C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B07C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22237A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7B6F57" w:rsidRPr="007B6F57">
        <w:rPr>
          <w:i/>
          <w:u w:val="single"/>
        </w:rPr>
        <w:t>1. Рекомендации по улучшению условий труда: не требуются</w:t>
      </w:r>
      <w:r w:rsidR="007B6F57" w:rsidRPr="007B6F57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3009EE" w:rsidRPr="003009EE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05358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05358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00535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00535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05358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05358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00535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00535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05358" w:rsidRPr="00005358" w:rsidTr="0000535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</w:p>
        </w:tc>
      </w:tr>
      <w:tr w:rsidR="00005358" w:rsidRPr="00005358" w:rsidTr="0000535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  <w:r w:rsidRPr="000053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  <w:r w:rsidRPr="000053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  <w:r w:rsidRPr="000053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  <w:r w:rsidRPr="00005358">
              <w:rPr>
                <w:vertAlign w:val="superscript"/>
              </w:rPr>
              <w:t>(дата)</w:t>
            </w:r>
          </w:p>
        </w:tc>
      </w:tr>
      <w:tr w:rsidR="00005358" w:rsidRPr="00005358" w:rsidTr="0000535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</w:p>
        </w:tc>
      </w:tr>
      <w:tr w:rsidR="00005358" w:rsidRPr="00005358" w:rsidTr="0000535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  <w:r w:rsidRPr="000053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  <w:r w:rsidRPr="000053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  <w:r w:rsidRPr="000053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  <w:r w:rsidRPr="00005358">
              <w:rPr>
                <w:vertAlign w:val="superscript"/>
              </w:rPr>
              <w:t>(дата)</w:t>
            </w:r>
          </w:p>
        </w:tc>
      </w:tr>
      <w:tr w:rsidR="00005358" w:rsidRPr="00005358" w:rsidTr="0000535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5358" w:rsidRPr="00005358" w:rsidRDefault="00005358" w:rsidP="004E51DC">
            <w:pPr>
              <w:pStyle w:val="a8"/>
            </w:pPr>
          </w:p>
        </w:tc>
      </w:tr>
      <w:tr w:rsidR="00005358" w:rsidRPr="00005358" w:rsidTr="0000535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  <w:r w:rsidRPr="000053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  <w:r w:rsidRPr="000053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  <w:r w:rsidRPr="000053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05358" w:rsidRPr="00005358" w:rsidRDefault="00005358" w:rsidP="004E51DC">
            <w:pPr>
              <w:pStyle w:val="a8"/>
              <w:rPr>
                <w:vertAlign w:val="superscript"/>
              </w:rPr>
            </w:pPr>
            <w:r w:rsidRPr="00005358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7B6F57" w:rsidTr="007B6F5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B6F57" w:rsidRDefault="007B6F57" w:rsidP="003C5C39">
            <w:pPr>
              <w:pStyle w:val="a8"/>
            </w:pPr>
            <w:r w:rsidRPr="007B6F57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B6F5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B6F5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B6F5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B6F57" w:rsidRDefault="007B6F57" w:rsidP="003C5C39">
            <w:pPr>
              <w:pStyle w:val="a8"/>
            </w:pPr>
            <w:r w:rsidRPr="007B6F57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B6F5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B6F57" w:rsidRDefault="003009EE" w:rsidP="003C5C39">
            <w:pPr>
              <w:pStyle w:val="a8"/>
            </w:pPr>
            <w:r>
              <w:t>26.11.2020</w:t>
            </w:r>
          </w:p>
        </w:tc>
      </w:tr>
      <w:tr w:rsidR="00EF07A3" w:rsidRPr="007B6F57" w:rsidTr="007B6F5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7B6F57" w:rsidRDefault="007B6F57" w:rsidP="003C5C39">
            <w:pPr>
              <w:pStyle w:val="a8"/>
              <w:rPr>
                <w:b/>
                <w:vertAlign w:val="superscript"/>
              </w:rPr>
            </w:pPr>
            <w:r w:rsidRPr="007B6F5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7B6F5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7B6F57" w:rsidRDefault="007B6F57" w:rsidP="00EF07A3">
            <w:pPr>
              <w:pStyle w:val="a8"/>
              <w:rPr>
                <w:b/>
                <w:vertAlign w:val="superscript"/>
              </w:rPr>
            </w:pPr>
            <w:r w:rsidRPr="007B6F5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7B6F5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7B6F57" w:rsidRDefault="007B6F57" w:rsidP="00EF07A3">
            <w:pPr>
              <w:pStyle w:val="a8"/>
              <w:rPr>
                <w:b/>
                <w:vertAlign w:val="superscript"/>
              </w:rPr>
            </w:pPr>
            <w:r w:rsidRPr="007B6F57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7B6F5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7B6F57" w:rsidRDefault="007B6F57" w:rsidP="00EF07A3">
            <w:pPr>
              <w:pStyle w:val="a8"/>
              <w:rPr>
                <w:vertAlign w:val="superscript"/>
              </w:rPr>
            </w:pPr>
            <w:r w:rsidRPr="007B6F57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00535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05358" w:rsidP="004E51DC">
            <w:pPr>
              <w:pStyle w:val="a8"/>
            </w:pPr>
            <w:r>
              <w:t>Кайданенко Екатерина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00535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37A" w:rsidRDefault="0022237A" w:rsidP="0076042D">
      <w:pPr>
        <w:pStyle w:val="a9"/>
      </w:pPr>
      <w:r>
        <w:separator/>
      </w:r>
    </w:p>
  </w:endnote>
  <w:endnote w:type="continuationSeparator" w:id="0">
    <w:p w:rsidR="0022237A" w:rsidRDefault="00222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00535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3009EE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3009EE" w:rsidRPr="003009EE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37A" w:rsidRDefault="0022237A" w:rsidP="0076042D">
      <w:pPr>
        <w:pStyle w:val="a9"/>
      </w:pPr>
      <w:r>
        <w:separator/>
      </w:r>
    </w:p>
  </w:footnote>
  <w:footnote w:type="continuationSeparator" w:id="0">
    <w:p w:rsidR="0022237A" w:rsidRDefault="00222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Служащие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6541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УКОВОДИТЕЛЕЙ И СПЕЦИАЛИСТОВ, ОСУЩЕСТВЛЯЮЩИХ РАБОТЫ В ОБЛАСТИ ОХРАНЫ ТРУДА, утверждены приказом Министерства здравоохранения и социального развития Российской Федерации от 17 мая 2012 г. N 559н (в ред. Приказа Минтруда России от 20 февраля 2014 г. N 103н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8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8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C3341BF393804C91905D5418634AFFC3"/>
    <w:docVar w:name="rm_id" w:val="8"/>
    <w:docVar w:name="rm_name" w:val="                                          "/>
    <w:docVar w:name="rm_number" w:val=" 8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20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22237A"/>
    <w:rsid w:val="000024F1"/>
    <w:rsid w:val="00005358"/>
    <w:rsid w:val="00017AE9"/>
    <w:rsid w:val="00025683"/>
    <w:rsid w:val="00046815"/>
    <w:rsid w:val="0005566C"/>
    <w:rsid w:val="000860ED"/>
    <w:rsid w:val="000905BE"/>
    <w:rsid w:val="000C5830"/>
    <w:rsid w:val="000D1F5B"/>
    <w:rsid w:val="00105906"/>
    <w:rsid w:val="00110025"/>
    <w:rsid w:val="001429B1"/>
    <w:rsid w:val="00145419"/>
    <w:rsid w:val="001456F8"/>
    <w:rsid w:val="0015635F"/>
    <w:rsid w:val="001607C8"/>
    <w:rsid w:val="001F4D8D"/>
    <w:rsid w:val="0022237A"/>
    <w:rsid w:val="00232C8F"/>
    <w:rsid w:val="00234932"/>
    <w:rsid w:val="00244615"/>
    <w:rsid w:val="002A0605"/>
    <w:rsid w:val="002E55C6"/>
    <w:rsid w:val="003009EE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24CA2"/>
    <w:rsid w:val="00745D40"/>
    <w:rsid w:val="007462E1"/>
    <w:rsid w:val="0076042D"/>
    <w:rsid w:val="007657D5"/>
    <w:rsid w:val="00776AA2"/>
    <w:rsid w:val="007A4C5E"/>
    <w:rsid w:val="007B6F57"/>
    <w:rsid w:val="007D1852"/>
    <w:rsid w:val="007D2CEA"/>
    <w:rsid w:val="00835248"/>
    <w:rsid w:val="00883461"/>
    <w:rsid w:val="008E68DE"/>
    <w:rsid w:val="008E70C1"/>
    <w:rsid w:val="0090588D"/>
    <w:rsid w:val="0092778A"/>
    <w:rsid w:val="00931E64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B07C7"/>
    <w:rsid w:val="00AD14A4"/>
    <w:rsid w:val="00AD7C32"/>
    <w:rsid w:val="00AF796F"/>
    <w:rsid w:val="00B04F25"/>
    <w:rsid w:val="00BA5029"/>
    <w:rsid w:val="00BB012F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34D51918-322A-4014-9911-F6D5D404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2020-11-20T07:50:00Z</dcterms:created>
  <dcterms:modified xsi:type="dcterms:W3CDTF">2020-11-27T04:51:00Z</dcterms:modified>
</cp:coreProperties>
</file>